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54" w:rsidRPr="002604EB" w:rsidRDefault="00BB5E54" w:rsidP="00896AB3">
      <w:pPr>
        <w:pStyle w:val="BodyText"/>
        <w:jc w:val="both"/>
      </w:pP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</w:r>
      <w:r w:rsidRPr="002604EB">
        <w:tab/>
        <w:t xml:space="preserve">          ПРОЄКТ</w:t>
      </w:r>
    </w:p>
    <w:p w:rsidR="00BB5E54" w:rsidRPr="002C32E5" w:rsidRDefault="00BB5E54" w:rsidP="00896AB3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6954512" r:id="rId6"/>
        </w:object>
      </w:r>
    </w:p>
    <w:p w:rsidR="00BB5E54" w:rsidRPr="002C32E5" w:rsidRDefault="00BB5E54" w:rsidP="00896AB3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BB5E54" w:rsidRPr="002C32E5" w:rsidRDefault="00BB5E54" w:rsidP="00896AB3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BB5E54" w:rsidRPr="002C32E5" w:rsidRDefault="00BB5E54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BB5E54" w:rsidRPr="002C32E5" w:rsidRDefault="00BB5E54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BB5E54" w:rsidRPr="002C32E5" w:rsidRDefault="00BB5E54" w:rsidP="00896AB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п’ята </w:t>
      </w:r>
      <w:r w:rsidRPr="002C32E5">
        <w:rPr>
          <w:b/>
          <w:bCs/>
          <w:i/>
          <w:iCs/>
          <w:sz w:val="28"/>
          <w:szCs w:val="28"/>
        </w:rPr>
        <w:t xml:space="preserve"> позачергова сесія</w:t>
      </w:r>
    </w:p>
    <w:p w:rsidR="00BB5E54" w:rsidRPr="002C32E5" w:rsidRDefault="00BB5E54" w:rsidP="00896AB3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BB5E54" w:rsidRPr="002C32E5" w:rsidRDefault="00BB5E54" w:rsidP="00896AB3">
      <w:pPr>
        <w:jc w:val="center"/>
        <w:rPr>
          <w:b/>
          <w:bCs/>
          <w:i/>
          <w:iCs/>
          <w:sz w:val="28"/>
          <w:szCs w:val="28"/>
        </w:rPr>
      </w:pPr>
    </w:p>
    <w:p w:rsidR="00BB5E54" w:rsidRDefault="00BB5E54" w:rsidP="00896AB3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BB5E54" w:rsidRDefault="00BB5E54" w:rsidP="00896AB3">
      <w:pPr>
        <w:jc w:val="both"/>
        <w:rPr>
          <w:sz w:val="28"/>
          <w:szCs w:val="28"/>
        </w:rPr>
      </w:pPr>
    </w:p>
    <w:p w:rsidR="00BB5E54" w:rsidRDefault="00BB5E54" w:rsidP="00896AB3">
      <w:pPr>
        <w:rPr>
          <w:sz w:val="28"/>
          <w:szCs w:val="28"/>
        </w:rPr>
      </w:pPr>
      <w:r w:rsidRPr="00896AB3">
        <w:rPr>
          <w:sz w:val="28"/>
          <w:szCs w:val="28"/>
        </w:rPr>
        <w:t>Про з</w:t>
      </w:r>
      <w:r>
        <w:rPr>
          <w:sz w:val="28"/>
          <w:szCs w:val="28"/>
        </w:rPr>
        <w:t>атвердження передавального акта</w:t>
      </w:r>
    </w:p>
    <w:p w:rsidR="00BB5E54" w:rsidRDefault="00BB5E54" w:rsidP="00896AB3"/>
    <w:p w:rsidR="00BB5E54" w:rsidRDefault="00BB5E54" w:rsidP="00896AB3"/>
    <w:p w:rsidR="00BB5E54" w:rsidRPr="00896AB3" w:rsidRDefault="00BB5E54" w:rsidP="00896AB3">
      <w:pPr>
        <w:jc w:val="both"/>
        <w:rPr>
          <w:sz w:val="28"/>
          <w:szCs w:val="28"/>
        </w:rPr>
      </w:pPr>
      <w:r w:rsidRPr="00896AB3">
        <w:rPr>
          <w:sz w:val="28"/>
          <w:szCs w:val="28"/>
        </w:rPr>
        <w:t xml:space="preserve">         На виконання рішення районної ради від 25 жовтня 2019 року №9 «Про реорганізацію (перетворення) комунального підприємства «Імпульс» Пологівської ра</w:t>
      </w:r>
      <w:r>
        <w:rPr>
          <w:sz w:val="28"/>
          <w:szCs w:val="28"/>
        </w:rPr>
        <w:t>йонної ради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896AB3">
        <w:rPr>
          <w:sz w:val="28"/>
          <w:szCs w:val="28"/>
        </w:rPr>
        <w:t>щодо реорганізації, шляхом перетворення в товариство з обмеженою відповідальністю «КП Імпульс», відповідно до вимог ст. 107,108 Цивільного кодексу України, ст. 56-59</w:t>
      </w:r>
      <w:r>
        <w:rPr>
          <w:sz w:val="28"/>
          <w:szCs w:val="28"/>
        </w:rPr>
        <w:t xml:space="preserve"> Господарського кодексу України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закону України «Про державну реєстрацію юридичних осіб, фізичних осіб</w:t>
      </w:r>
      <w:r>
        <w:rPr>
          <w:sz w:val="28"/>
          <w:szCs w:val="28"/>
        </w:rPr>
        <w:t>-</w:t>
      </w:r>
      <w:r w:rsidRPr="00896AB3">
        <w:rPr>
          <w:sz w:val="28"/>
          <w:szCs w:val="28"/>
        </w:rPr>
        <w:t xml:space="preserve">підприємців та громадських формувань», </w:t>
      </w:r>
      <w:r>
        <w:rPr>
          <w:sz w:val="28"/>
          <w:szCs w:val="28"/>
        </w:rPr>
        <w:t xml:space="preserve">керуючись </w:t>
      </w:r>
      <w:r w:rsidRPr="00896AB3">
        <w:rPr>
          <w:sz w:val="28"/>
          <w:szCs w:val="28"/>
        </w:rPr>
        <w:t>ст.43, 60 Закону України «Про місцеве самоврядування в Україні»</w:t>
      </w:r>
      <w:r>
        <w:rPr>
          <w:sz w:val="28"/>
          <w:szCs w:val="28"/>
        </w:rPr>
        <w:t>,</w:t>
      </w:r>
      <w:r w:rsidRPr="00896AB3">
        <w:rPr>
          <w:sz w:val="28"/>
          <w:szCs w:val="28"/>
        </w:rPr>
        <w:t xml:space="preserve"> Пологівська районна рада  ВИРІШИЛА :</w:t>
      </w:r>
    </w:p>
    <w:p w:rsidR="00BB5E54" w:rsidRPr="00896AB3" w:rsidRDefault="00BB5E54" w:rsidP="00896AB3">
      <w:pPr>
        <w:jc w:val="both"/>
        <w:rPr>
          <w:sz w:val="28"/>
          <w:szCs w:val="28"/>
        </w:rPr>
      </w:pPr>
    </w:p>
    <w:p w:rsidR="00BB5E54" w:rsidRPr="00896AB3" w:rsidRDefault="00BB5E54" w:rsidP="0040134A">
      <w:pPr>
        <w:ind w:firstLine="708"/>
        <w:jc w:val="both"/>
        <w:rPr>
          <w:sz w:val="28"/>
          <w:szCs w:val="28"/>
        </w:rPr>
      </w:pPr>
      <w:r w:rsidRPr="00896AB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Затвердити передавальний акт, складений комісією з реорг</w:t>
      </w:r>
      <w:r>
        <w:rPr>
          <w:sz w:val="28"/>
          <w:szCs w:val="28"/>
        </w:rPr>
        <w:t>анізації (шляхом перетворення) к</w:t>
      </w:r>
      <w:r w:rsidRPr="00896AB3">
        <w:rPr>
          <w:sz w:val="28"/>
          <w:szCs w:val="28"/>
        </w:rPr>
        <w:t>омунального підприємств</w:t>
      </w:r>
      <w:r>
        <w:rPr>
          <w:sz w:val="28"/>
          <w:szCs w:val="28"/>
        </w:rPr>
        <w:t xml:space="preserve">а «Імпульс» Пологівської районної ради </w:t>
      </w:r>
      <w:r w:rsidRPr="00896AB3">
        <w:rPr>
          <w:sz w:val="28"/>
          <w:szCs w:val="28"/>
        </w:rPr>
        <w:t xml:space="preserve"> (код ЄДРПОУ 05397611) правонаступнику усього майна, майнових прав та обов’язків товариству з обмеженою відповідальністю «КП Імпульс» (додається).</w:t>
      </w:r>
    </w:p>
    <w:p w:rsidR="00BB5E54" w:rsidRPr="00896AB3" w:rsidRDefault="00BB5E54" w:rsidP="00896AB3">
      <w:pPr>
        <w:jc w:val="both"/>
        <w:rPr>
          <w:sz w:val="28"/>
          <w:szCs w:val="28"/>
        </w:rPr>
      </w:pPr>
    </w:p>
    <w:p w:rsidR="00BB5E54" w:rsidRDefault="00BB5E54" w:rsidP="00D76616">
      <w:pPr>
        <w:ind w:firstLine="708"/>
        <w:jc w:val="both"/>
        <w:rPr>
          <w:sz w:val="28"/>
          <w:szCs w:val="28"/>
        </w:rPr>
      </w:pPr>
      <w:r w:rsidRPr="00896AB3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>Заступнику голови</w:t>
      </w:r>
      <w:r>
        <w:rPr>
          <w:sz w:val="28"/>
          <w:szCs w:val="28"/>
        </w:rPr>
        <w:t xml:space="preserve"> комісії з реорганізації к</w:t>
      </w:r>
      <w:r w:rsidRPr="00896AB3">
        <w:rPr>
          <w:sz w:val="28"/>
          <w:szCs w:val="28"/>
        </w:rPr>
        <w:t xml:space="preserve">омунального підприємства «Імпульс» Пологівської районної ради Задорожньому Миколі Івановичу подати передавальний акт державному реєстратору для проведення реєстраційних дій в </w:t>
      </w:r>
      <w:r>
        <w:rPr>
          <w:sz w:val="28"/>
          <w:szCs w:val="28"/>
        </w:rPr>
        <w:t>порядку</w:t>
      </w:r>
      <w:r w:rsidRPr="00896A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6AB3">
        <w:rPr>
          <w:sz w:val="28"/>
          <w:szCs w:val="28"/>
        </w:rPr>
        <w:t xml:space="preserve">визначеному чинним законодавством України. </w:t>
      </w:r>
    </w:p>
    <w:p w:rsidR="00BB5E54" w:rsidRPr="00896AB3" w:rsidRDefault="00BB5E54" w:rsidP="00896AB3">
      <w:pPr>
        <w:jc w:val="both"/>
        <w:rPr>
          <w:sz w:val="28"/>
          <w:szCs w:val="28"/>
        </w:rPr>
      </w:pPr>
    </w:p>
    <w:p w:rsidR="00BB5E54" w:rsidRPr="002C32E5" w:rsidRDefault="00BB5E54" w:rsidP="00D76616">
      <w:pPr>
        <w:ind w:firstLine="708"/>
        <w:jc w:val="both"/>
        <w:rPr>
          <w:sz w:val="28"/>
          <w:szCs w:val="28"/>
        </w:rPr>
      </w:pPr>
      <w:r w:rsidRPr="002C32E5">
        <w:rPr>
          <w:sz w:val="28"/>
          <w:szCs w:val="28"/>
        </w:rPr>
        <w:t>3.  Контроль за виконанням рішення покласти на постійну комісію р</w:t>
      </w:r>
      <w:r>
        <w:rPr>
          <w:sz w:val="28"/>
          <w:szCs w:val="28"/>
        </w:rPr>
        <w:t>айонної ради</w:t>
      </w:r>
      <w:r w:rsidRPr="002C32E5">
        <w:rPr>
          <w:sz w:val="28"/>
          <w:szCs w:val="28"/>
        </w:rPr>
        <w:t xml:space="preserve"> з питань промислової політики, бюджету та управління об’єктами спільної власності територіальних громад.</w:t>
      </w:r>
    </w:p>
    <w:p w:rsidR="00BB5E54" w:rsidRPr="002C32E5" w:rsidRDefault="00BB5E54" w:rsidP="00896AB3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 xml:space="preserve">  </w:t>
      </w:r>
    </w:p>
    <w:p w:rsidR="00BB5E54" w:rsidRPr="002C32E5" w:rsidRDefault="00BB5E54" w:rsidP="00896AB3">
      <w:pPr>
        <w:jc w:val="both"/>
        <w:rPr>
          <w:sz w:val="28"/>
          <w:szCs w:val="28"/>
        </w:rPr>
      </w:pPr>
      <w:r w:rsidRPr="002C32E5">
        <w:rPr>
          <w:sz w:val="28"/>
          <w:szCs w:val="28"/>
        </w:rPr>
        <w:t>Голова ради                                                                                     О.П. Покутній</w:t>
      </w:r>
    </w:p>
    <w:p w:rsidR="00BB5E54" w:rsidRPr="002C32E5" w:rsidRDefault="00BB5E54" w:rsidP="00896AB3"/>
    <w:p w:rsidR="00BB5E54" w:rsidRPr="002C32E5" w:rsidRDefault="00BB5E54" w:rsidP="00896AB3">
      <w:pPr>
        <w:spacing w:line="240" w:lineRule="exact"/>
        <w:rPr>
          <w:sz w:val="22"/>
          <w:szCs w:val="22"/>
        </w:rPr>
      </w:pPr>
      <w:r w:rsidRPr="002C32E5">
        <w:rPr>
          <w:sz w:val="22"/>
          <w:szCs w:val="22"/>
        </w:rPr>
        <w:t>Проєкт рішення підготовлений</w:t>
      </w:r>
    </w:p>
    <w:p w:rsidR="00BB5E54" w:rsidRPr="002C32E5" w:rsidRDefault="00BB5E54" w:rsidP="00896AB3">
      <w:pPr>
        <w:spacing w:line="240" w:lineRule="exact"/>
        <w:rPr>
          <w:sz w:val="22"/>
          <w:szCs w:val="22"/>
        </w:rPr>
      </w:pPr>
      <w:r w:rsidRPr="002C32E5">
        <w:rPr>
          <w:sz w:val="22"/>
          <w:szCs w:val="22"/>
        </w:rPr>
        <w:t>відділом організаційної роботи</w:t>
      </w:r>
    </w:p>
    <w:p w:rsidR="00BB5E54" w:rsidRPr="002C32E5" w:rsidRDefault="00BB5E54" w:rsidP="00896AB3">
      <w:pPr>
        <w:spacing w:line="240" w:lineRule="exact"/>
        <w:rPr>
          <w:sz w:val="22"/>
          <w:szCs w:val="22"/>
        </w:rPr>
      </w:pPr>
      <w:r w:rsidRPr="002C32E5">
        <w:rPr>
          <w:sz w:val="22"/>
          <w:szCs w:val="22"/>
        </w:rPr>
        <w:t xml:space="preserve">виконавчого апарату районної ради  </w:t>
      </w:r>
    </w:p>
    <w:p w:rsidR="00BB5E54" w:rsidRPr="002C32E5" w:rsidRDefault="00BB5E54" w:rsidP="00896AB3">
      <w:pPr>
        <w:spacing w:line="240" w:lineRule="exact"/>
        <w:rPr>
          <w:sz w:val="22"/>
          <w:szCs w:val="22"/>
        </w:rPr>
      </w:pPr>
      <w:r w:rsidRPr="002C32E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BB5E54" w:rsidRPr="002C32E5" w:rsidRDefault="00BB5E54" w:rsidP="00896AB3">
      <w:pPr>
        <w:spacing w:line="240" w:lineRule="exact"/>
        <w:rPr>
          <w:sz w:val="22"/>
          <w:szCs w:val="22"/>
        </w:rPr>
      </w:pPr>
      <w:r w:rsidRPr="002C32E5">
        <w:rPr>
          <w:sz w:val="22"/>
          <w:szCs w:val="22"/>
        </w:rPr>
        <w:t>Аркуш погодження додається</w:t>
      </w:r>
    </w:p>
    <w:p w:rsidR="00BB5E54" w:rsidRDefault="00BB5E54" w:rsidP="00896AB3">
      <w:pPr>
        <w:jc w:val="both"/>
      </w:pPr>
    </w:p>
    <w:sectPr w:rsidR="00BB5E54" w:rsidSect="00896AB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6CB8"/>
    <w:multiLevelType w:val="hybridMultilevel"/>
    <w:tmpl w:val="959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AB3"/>
    <w:rsid w:val="00067F56"/>
    <w:rsid w:val="000A4F91"/>
    <w:rsid w:val="00154A65"/>
    <w:rsid w:val="002604EB"/>
    <w:rsid w:val="002C32E5"/>
    <w:rsid w:val="003066E2"/>
    <w:rsid w:val="0040134A"/>
    <w:rsid w:val="00673A29"/>
    <w:rsid w:val="00824CFC"/>
    <w:rsid w:val="00862B85"/>
    <w:rsid w:val="00896AB3"/>
    <w:rsid w:val="008E10B7"/>
    <w:rsid w:val="00982C57"/>
    <w:rsid w:val="00A607EE"/>
    <w:rsid w:val="00A63BA8"/>
    <w:rsid w:val="00AA0838"/>
    <w:rsid w:val="00AB0F2A"/>
    <w:rsid w:val="00BB5E54"/>
    <w:rsid w:val="00CA46A4"/>
    <w:rsid w:val="00CB2766"/>
    <w:rsid w:val="00CC666C"/>
    <w:rsid w:val="00D76616"/>
    <w:rsid w:val="00E93816"/>
    <w:rsid w:val="00EA19AB"/>
    <w:rsid w:val="00EB3EB6"/>
    <w:rsid w:val="00F40E40"/>
    <w:rsid w:val="00FB4AC5"/>
    <w:rsid w:val="00FD753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B3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6AB3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6AB3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6AB3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96AB3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96AB3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6AB3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96AB3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6AB3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896AB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1225</Words>
  <Characters>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2019-12-03T09:27:00Z</dcterms:created>
  <dcterms:modified xsi:type="dcterms:W3CDTF">2019-12-04T06:49:00Z</dcterms:modified>
</cp:coreProperties>
</file>